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9E3EA4" w:rsidTr="009E3EA4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E3EA4" w:rsidRDefault="009E3EA4">
            <w:pPr>
              <w:pStyle w:val="Standard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i1027" type="#_x0000_t75" style="width:97.5pt;height:48.75pt;visibility:visible;mso-wrap-style:square">
                  <v:imagedata r:id="rId7" o:title=""/>
                </v:shape>
              </w:pic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E3EA4" w:rsidRDefault="009E3EA4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:rsidR="009E3EA4" w:rsidRDefault="009E3EA4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:rsidR="009E3EA4" w:rsidRDefault="009E3EA4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E3EA4" w:rsidRDefault="009E3EA4">
            <w:pPr>
              <w:pStyle w:val="Standard"/>
              <w:jc w:val="center"/>
            </w:pPr>
            <w:r>
              <w:rPr>
                <w:noProof/>
              </w:rPr>
              <w:pict>
                <v:shape id="Image 22" o:spid="_x0000_i1028" type="#_x0000_t75" style="width:96pt;height:41.25pt;visibility:visible;mso-wrap-style:square">
                  <v:imagedata r:id="rId8" o:title=""/>
                </v:shape>
              </w:pict>
            </w:r>
          </w:p>
        </w:tc>
      </w:tr>
    </w:tbl>
    <w:p w:rsidR="009E3EA4" w:rsidRDefault="009E3EA4" w:rsidP="009E3EA4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:rsidR="009E3EA4" w:rsidRDefault="009E3EA4" w:rsidP="009E3EA4">
      <w:pPr>
        <w:pStyle w:val="Standard"/>
        <w:rPr>
          <w:color w:val="0000FF"/>
        </w:rPr>
      </w:pPr>
      <w:r>
        <w:rPr>
          <w:color w:val="0000FF"/>
        </w:rPr>
        <w:t>CT 2.2 : Identifier les matériaux dans le cadre d’une production technique sur un objet.</w:t>
      </w:r>
    </w:p>
    <w:p w:rsidR="009E3EA4" w:rsidRDefault="009E3EA4" w:rsidP="009E3EA4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:rsidR="009E3EA4" w:rsidRDefault="009E3EA4" w:rsidP="009E3EA4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02.15pt;margin-top:5.9pt;width:79.2pt;height:16pt;z-index:10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5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:rsidR="009E3EA4" w:rsidRDefault="009E3EA4" w:rsidP="009E3EA4">
      <w:pPr>
        <w:pStyle w:val="Standard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Les ponts en treillis</w:t>
      </w:r>
    </w:p>
    <w:p w:rsidR="009E3EA4" w:rsidRDefault="009E3EA4" w:rsidP="009E3EA4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:rsidR="009E3EA4" w:rsidRDefault="009E3EA4" w:rsidP="009E3EA4">
      <w:pPr>
        <w:pStyle w:val="Standard"/>
        <w:jc w:val="center"/>
      </w:pPr>
      <w:r>
        <w:rPr>
          <w:b/>
          <w:bCs/>
          <w:sz w:val="32"/>
          <w:szCs w:val="32"/>
          <w:u w:val="single"/>
        </w:rPr>
        <w:t>Problématique</w:t>
      </w:r>
      <w:r>
        <w:rPr>
          <w:b/>
          <w:bCs/>
          <w:sz w:val="32"/>
          <w:szCs w:val="32"/>
        </w:rPr>
        <w:t xml:space="preserve"> : Stabiliser le tablier d'un pont.</w:t>
      </w:r>
    </w:p>
    <w:p w:rsidR="009E3EA4" w:rsidRDefault="009E3EA4" w:rsidP="009E3EA4">
      <w:pPr>
        <w:pStyle w:val="Standard"/>
        <w:jc w:val="center"/>
        <w:rPr>
          <w:b/>
          <w:bCs/>
          <w:sz w:val="32"/>
          <w:szCs w:val="32"/>
        </w:rPr>
      </w:pPr>
    </w:p>
    <w:p w:rsidR="009E3EA4" w:rsidRDefault="009E3EA4" w:rsidP="009E3EA4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:rsidR="009E3EA4" w:rsidRDefault="009E3EA4" w:rsidP="009E3EA4">
      <w:pPr>
        <w:pStyle w:val="Standard"/>
        <w:rPr>
          <w:b/>
          <w:bCs/>
          <w:sz w:val="32"/>
          <w:szCs w:val="32"/>
          <w:u w:val="single"/>
        </w:rPr>
      </w:pPr>
    </w:p>
    <w:p w:rsidR="009E3EA4" w:rsidRDefault="009E3EA4" w:rsidP="009E3EA4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:rsidR="009E3EA4" w:rsidRDefault="009E3EA4" w:rsidP="009E3EA4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:rsidR="009E3EA4" w:rsidRDefault="009E3EA4" w:rsidP="009E3EA4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:rsidR="009E3EA4" w:rsidRDefault="009E3EA4" w:rsidP="009E3EA4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rPr>
          <w:bCs/>
        </w:rPr>
      </w:pPr>
      <w:r>
        <w:rPr>
          <w:bCs/>
        </w:rPr>
        <w:t>Placer les mots soulignés sur le schéma suivant :</w:t>
      </w:r>
    </w:p>
    <w:p w:rsidR="009E3EA4" w:rsidRDefault="009E3EA4" w:rsidP="009E3EA4">
      <w:pPr>
        <w:pStyle w:val="Standard"/>
        <w:jc w:val="center"/>
      </w:pPr>
      <w:r>
        <w:pict>
          <v:shape id="Image 23" o:spid="_x0000_s1037" type="#_x0000_t75" style="position:absolute;left:0;text-align:left;margin-left:53.35pt;margin-top:9.3pt;width:425pt;height:138.7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38 0 -38 21483 21600 21483 21600 0 -38 0">
            <v:imagedata r:id="rId9" o:title=""/>
            <w10:wrap type="tight"/>
          </v:shape>
        </w:pict>
      </w:r>
      <w:r>
        <w:pict>
          <v:rect id="Rectangle 7" o:spid="_x0000_s1035" style="position:absolute;left:0;text-align:left;margin-left:221.65pt;margin-top:0;width:5.45pt;height:23.9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" stroked="f">
            <v:textbox inset="0,0,0,0">
              <w:txbxContent>
                <w:p w:rsidR="009E3EA4" w:rsidRDefault="009E3EA4" w:rsidP="009E3EA4"/>
              </w:txbxContent>
            </v:textbox>
          </v:rect>
        </w:pict>
      </w:r>
    </w:p>
    <w:p w:rsidR="009E3EA4" w:rsidRDefault="009E3EA4" w:rsidP="009E3EA4">
      <w:pPr>
        <w:pStyle w:val="Standard"/>
        <w:jc w:val="center"/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rFonts w:ascii="Arial" w:hAnsi="Arial"/>
          <w:b/>
          <w:bCs/>
          <w:u w:val="single"/>
        </w:rPr>
      </w:pPr>
      <w:r>
        <w:pict>
          <v:shape id="Image4" o:spid="_x0000_s1033" type="#_x0000_t75" style="position:absolute;left:0;text-align:left;margin-left:317.5pt;margin-top:544.35pt;width:256.25pt;height:122.35pt;z-index:251667456;visibility:visible;mso-wrap-style:square;mso-wrap-distance-left:9pt;mso-wrap-distance-top:0;mso-wrap-distance-right:9pt;mso-wrap-distance-bottom:0;mso-position-horizontal-relative:page;mso-position-vertical-relative:page">
            <v:imagedata r:id="rId10" o:title=""/>
            <w10:wrap anchorx="page" anchory="page"/>
          </v:shape>
        </w:pict>
      </w: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:rsidR="009E3EA4" w:rsidRDefault="009E3EA4" w:rsidP="009E3EA4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:rsidR="009E3EA4" w:rsidRDefault="009E3EA4" w:rsidP="009E3EA4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:rsidR="009E3EA4" w:rsidRDefault="009E3EA4" w:rsidP="009E3EA4">
      <w:pPr>
        <w:pStyle w:val="Standard"/>
        <w:numPr>
          <w:ilvl w:val="0"/>
          <w:numId w:val="8"/>
        </w:numPr>
        <w:textAlignment w:val="auto"/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:rsidR="009E3EA4" w:rsidRDefault="009E3EA4" w:rsidP="009E3EA4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centre, mesurer la flèche (en mm)</w:t>
      </w:r>
    </w:p>
    <w:p w:rsidR="009E3EA4" w:rsidRDefault="009E3EA4" w:rsidP="009E3EA4">
      <w:pPr>
        <w:pStyle w:val="Standard"/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2" o:spid="_x0000_s1036" type="#_x0000_t202" style="position:absolute;left:0;text-align:left;margin-left:201.3pt;margin-top:10.3pt;width:271.65pt;height:27.6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" filled="f" stroked="f">
            <v:textbox inset="0,0,0,0">
              <w:txbxContent>
                <w:p w:rsidR="009E3EA4" w:rsidRDefault="009E3EA4" w:rsidP="009E3EA4">
                  <w:r>
                    <w:t>Note : les poutres ont exactement les mêmes dimensions</w:t>
                  </w:r>
                </w:p>
              </w:txbxContent>
            </v:textbox>
          </v:shape>
        </w:pict>
      </w: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5"/>
        <w:gridCol w:w="3215"/>
        <w:gridCol w:w="3215"/>
      </w:tblGrid>
      <w:tr w:rsidR="009E3EA4" w:rsidTr="009E3EA4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E3EA4" w:rsidRDefault="009E3EA4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E3EA4" w:rsidRDefault="009E3EA4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E3EA4" w:rsidRDefault="009E3EA4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9E3EA4" w:rsidTr="009E3EA4"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9E3EA4" w:rsidRDefault="009E3EA4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E3EA4" w:rsidRDefault="009E3EA4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E3EA4" w:rsidRDefault="009E3EA4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</w:p>
    <w:p w:rsidR="009E3EA4" w:rsidRDefault="009E3EA4" w:rsidP="009E3EA4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:rsidR="009E3EA4" w:rsidRDefault="009E3EA4" w:rsidP="009E3EA4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E3EA4" w:rsidRDefault="009E3EA4" w:rsidP="009E3EA4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60518D" w:rsidRDefault="0060518D" w:rsidP="009E3EA4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60518D" w:rsidRDefault="003274D0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t>A</w:t>
      </w:r>
      <w:r>
        <w:rPr>
          <w:rFonts w:ascii="Times New Roman" w:hAnsi="Times New Roman"/>
          <w:b/>
          <w:bCs/>
          <w:sz w:val="32"/>
          <w:szCs w:val="32"/>
          <w:u w:val="single"/>
        </w:rPr>
        <w:t>ctivité 2</w:t>
      </w:r>
      <w:r>
        <w:rPr>
          <w:rFonts w:ascii="Times New Roman" w:hAnsi="Times New Roman"/>
          <w:b/>
          <w:bCs/>
          <w:sz w:val="32"/>
          <w:szCs w:val="32"/>
        </w:rPr>
        <w:t xml:space="preserve"> : Construir</w:t>
      </w:r>
      <w:bookmarkStart w:id="0" w:name="_GoBack"/>
      <w:bookmarkEnd w:id="0"/>
      <w:r>
        <w:rPr>
          <w:rFonts w:ascii="Times New Roman" w:hAnsi="Times New Roman"/>
          <w:b/>
          <w:bCs/>
          <w:sz w:val="32"/>
          <w:szCs w:val="32"/>
        </w:rPr>
        <w:t>e une structure pour stabiliser un pont :</w:t>
      </w:r>
    </w:p>
    <w:p w:rsidR="0060518D" w:rsidRDefault="0060518D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:rsidR="0060518D" w:rsidRDefault="003274D0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60518D" w:rsidRDefault="003274D0">
                            <w:r>
                              <w:t>Vous disposez de la maquette de pont, ci-contre.  Le tablier est articulé, et donc instable.</w:t>
                            </w:r>
                          </w:p>
                          <w:p w:rsidR="0060518D" w:rsidRDefault="0060518D"/>
                          <w:p w:rsidR="0060518D" w:rsidRDefault="003274D0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stab</w:t>
                            </w:r>
                            <w:r>
                              <w:rPr>
                                <w:b/>
                                <w:bCs/>
                              </w:rPr>
                              <w:t>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3" o:spid="_x0000_s1026" type="#_x0000_t202" style="position:absolute;left:0;text-align:left;margin-left:-7.3pt;margin-top:2.9pt;width:495pt;height:48.4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ZrPFL8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:rsidR="0060518D" w:rsidRDefault="003274D0">
                      <w:r>
                        <w:t>Vous disposez de la maquette de pont, ci-contre.  Le tablier est articulé, et donc instable.</w:t>
                      </w:r>
                    </w:p>
                    <w:p w:rsidR="0060518D" w:rsidRDefault="0060518D"/>
                    <w:p w:rsidR="0060518D" w:rsidRDefault="003274D0">
                      <w:r>
                        <w:rPr>
                          <w:b/>
                          <w:bCs/>
                        </w:rPr>
                        <w:t>Travail demandé : Trouver une solution pour que le tablier soit stab</w:t>
                      </w:r>
                      <w:r>
                        <w:rPr>
                          <w:b/>
                          <w:bCs/>
                        </w:rPr>
                        <w:t>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3274D0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3" behindDoc="0" locked="0" layoutInCell="1" allowOverlap="1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3274D0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:rsidR="0060518D" w:rsidRDefault="003274D0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60518D" w:rsidRDefault="003274D0">
                            <w:r>
                              <w:t>Vous disposez des éléments suivants :</w:t>
                            </w:r>
                          </w:p>
                          <w:p w:rsidR="0060518D" w:rsidRDefault="0060518D"/>
                          <w:p w:rsidR="0060518D" w:rsidRDefault="003274D0">
                            <w:r>
                              <w:t>- Barres</w:t>
                            </w:r>
                          </w:p>
                          <w:p w:rsidR="0060518D" w:rsidRDefault="003274D0">
                            <w:r>
                              <w:t>- Câbles</w:t>
                            </w:r>
                          </w:p>
                          <w:p w:rsidR="0060518D" w:rsidRDefault="003274D0">
                            <w:r>
                              <w:t>- Rondelles</w:t>
                            </w:r>
                          </w:p>
                          <w:p w:rsidR="0060518D" w:rsidRDefault="003274D0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7" o:spid="_x0000_s1027" type="#_x0000_t202" style="position:absolute;margin-left:.95pt;margin-top:6.15pt;width:231.75pt;height:111.7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" filled="f" stroked="f">
                <v:textbox inset="0,0,0,0">
                  <w:txbxContent>
                    <w:p w:rsidR="0060518D" w:rsidRDefault="003274D0">
                      <w:r>
                        <w:t>Vous disposez des éléments suivants :</w:t>
                      </w:r>
                    </w:p>
                    <w:p w:rsidR="0060518D" w:rsidRDefault="0060518D"/>
                    <w:p w:rsidR="0060518D" w:rsidRDefault="003274D0">
                      <w:r>
                        <w:t>- Barres</w:t>
                      </w:r>
                    </w:p>
                    <w:p w:rsidR="0060518D" w:rsidRDefault="003274D0">
                      <w:r>
                        <w:t>- Câbles</w:t>
                      </w:r>
                    </w:p>
                    <w:p w:rsidR="0060518D" w:rsidRDefault="003274D0">
                      <w:r>
                        <w:t>- Rondelles</w:t>
                      </w:r>
                    </w:p>
                    <w:p w:rsidR="0060518D" w:rsidRDefault="003274D0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3274D0">
      <w:pPr>
        <w:pStyle w:val="Standard"/>
        <w:rPr>
          <w:b/>
          <w:bCs/>
        </w:rPr>
      </w:pPr>
      <w:r>
        <w:rPr>
          <w:b/>
          <w:bCs/>
        </w:rPr>
        <w:t>Rappel de votre mission</w:t>
      </w:r>
    </w:p>
    <w:p w:rsidR="0060518D" w:rsidRDefault="003274D0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9" behindDoc="0" locked="0" layoutInCell="1" allowOverlap="1">
                <wp:simplePos x="0" y="0"/>
                <wp:positionH relativeFrom="column">
                  <wp:posOffset>3573146</wp:posOffset>
                </wp:positionH>
                <wp:positionV relativeFrom="paragraph">
                  <wp:posOffset>147318</wp:posOffset>
                </wp:positionV>
                <wp:extent cx="1600200" cy="600075"/>
                <wp:effectExtent l="0" t="0" r="0" b="9525"/>
                <wp:wrapNone/>
                <wp:docPr id="18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60518D" w:rsidRDefault="003274D0">
                            <w:r>
                              <w:t>Petites barres : 3</w:t>
                            </w:r>
                          </w:p>
                          <w:p w:rsidR="0060518D" w:rsidRDefault="003274D0">
                            <w:r>
                              <w:t>Grandes barres : 2</w:t>
                            </w:r>
                          </w:p>
                          <w:p w:rsidR="0060518D" w:rsidRDefault="003274D0">
                            <w:r>
                              <w:t>Câbles : 2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0" o:spid="_x0000_s1028" type="#_x0000_t202" style="position:absolute;margin-left:281.35pt;margin-top:11.6pt;width:126pt;height:47.2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" filled="f" stroked="f">
                <v:textbox inset="0,0,0,0">
                  <w:txbxContent>
                    <w:p w:rsidR="0060518D" w:rsidRDefault="003274D0">
                      <w:r>
                        <w:t>Petites barres : 3</w:t>
                      </w:r>
                    </w:p>
                    <w:p w:rsidR="0060518D" w:rsidRDefault="003274D0">
                      <w:r>
                        <w:t>Grandes barres : 2</w:t>
                      </w:r>
                    </w:p>
                    <w:p w:rsidR="0060518D" w:rsidRDefault="003274D0">
                      <w:r>
                        <w:t>Câbles :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>
                <wp:simplePos x="0" y="0"/>
                <wp:positionH relativeFrom="column">
                  <wp:posOffset>18251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9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60518D" w:rsidRDefault="003274D0">
                            <w:r>
                              <w:t>Mission 5</w:t>
                            </w:r>
                          </w:p>
                          <w:p w:rsidR="0060518D" w:rsidRDefault="003274D0">
                            <w:r>
                              <w:rPr>
                                <w:b/>
                                <w:bCs/>
                              </w:rPr>
                              <w:t xml:space="preserve">Stabiliser </w:t>
                            </w:r>
                            <w:r>
                              <w:rPr>
                                <w:b/>
                                <w:bCs/>
                              </w:rPr>
                              <w:t>le tablier avec les éléments 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9" o:spid="_x0000_s1029" type="#_x0000_t202" style="position:absolute;margin-left:1.45pt;margin-top:11.45pt;width:295.5pt;height:30pt;z-index: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" filled="f" stroked="f">
                <v:textbox inset="0,0,0,0">
                  <w:txbxContent>
                    <w:p w:rsidR="0060518D" w:rsidRDefault="003274D0">
                      <w:r>
                        <w:t>Mission 5</w:t>
                      </w:r>
                    </w:p>
                    <w:p w:rsidR="0060518D" w:rsidRDefault="003274D0">
                      <w:r>
                        <w:rPr>
                          <w:b/>
                          <w:bCs/>
                        </w:rPr>
                        <w:t xml:space="preserve">Stabiliser </w:t>
                      </w:r>
                      <w:r>
                        <w:rPr>
                          <w:b/>
                          <w:bCs/>
                        </w:rPr>
                        <w:t>le tablier avec les éléments suivants :</w:t>
                      </w:r>
                    </w:p>
                  </w:txbxContent>
                </v:textbox>
              </v:shape>
            </w:pict>
          </mc:Fallback>
        </mc:AlternateContent>
      </w: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3274D0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:rsidR="0060518D" w:rsidRDefault="0060518D">
      <w:pPr>
        <w:pStyle w:val="Standard"/>
        <w:jc w:val="center"/>
        <w:rPr>
          <w:b/>
          <w:bCs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jc w:val="center"/>
        <w:rPr>
          <w:b/>
          <w:bCs/>
          <w:u w:val="single"/>
        </w:rPr>
      </w:pPr>
    </w:p>
    <w:p w:rsidR="0060518D" w:rsidRDefault="0060518D">
      <w:pPr>
        <w:pStyle w:val="Standard"/>
        <w:rPr>
          <w:u w:val="single"/>
        </w:rPr>
      </w:pPr>
    </w:p>
    <w:p w:rsidR="0060518D" w:rsidRDefault="0060518D">
      <w:pPr>
        <w:pStyle w:val="Standard"/>
        <w:rPr>
          <w:u w:val="single"/>
        </w:rPr>
      </w:pPr>
    </w:p>
    <w:p w:rsidR="0060518D" w:rsidRDefault="003274D0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:rsidR="009441C8" w:rsidRDefault="009441C8" w:rsidP="009441C8">
      <w:pPr>
        <w:pStyle w:val="Standard"/>
      </w:pPr>
      <w:bookmarkStart w:id="1" w:name="_Hlk88568405"/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bookmarkEnd w:id="1"/>
    <w:p w:rsidR="0060518D" w:rsidRDefault="0060518D">
      <w:pPr>
        <w:pStyle w:val="Standard"/>
      </w:pPr>
    </w:p>
    <w:p w:rsidR="0060518D" w:rsidRDefault="003274D0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:rsidR="009441C8" w:rsidRDefault="009441C8" w:rsidP="009441C8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60518D" w:rsidRDefault="0060518D" w:rsidP="009441C8">
      <w:pPr>
        <w:pStyle w:val="Standard"/>
      </w:pPr>
    </w:p>
    <w:sectPr w:rsidR="0060518D" w:rsidSect="009E3EA4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274D0" w:rsidRDefault="003274D0">
      <w:r>
        <w:separator/>
      </w:r>
    </w:p>
  </w:endnote>
  <w:endnote w:type="continuationSeparator" w:id="0">
    <w:p w:rsidR="003274D0" w:rsidRDefault="003274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274D0" w:rsidRDefault="003274D0">
      <w:r>
        <w:rPr>
          <w:color w:val="000000"/>
        </w:rPr>
        <w:separator/>
      </w:r>
    </w:p>
  </w:footnote>
  <w:footnote w:type="continuationSeparator" w:id="0">
    <w:p w:rsidR="003274D0" w:rsidRDefault="003274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DE5722"/>
    <w:multiLevelType w:val="multilevel"/>
    <w:tmpl w:val="F98CFAA2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1" w15:restartNumberingAfterBreak="0">
    <w:nsid w:val="227A57AC"/>
    <w:multiLevelType w:val="multilevel"/>
    <w:tmpl w:val="6E7ADB9E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2" w15:restartNumberingAfterBreak="0">
    <w:nsid w:val="593D543B"/>
    <w:multiLevelType w:val="multilevel"/>
    <w:tmpl w:val="4D566752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E12CB4"/>
    <w:multiLevelType w:val="multilevel"/>
    <w:tmpl w:val="776C0EA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" w15:restartNumberingAfterBreak="0">
    <w:nsid w:val="65B22666"/>
    <w:multiLevelType w:val="multilevel"/>
    <w:tmpl w:val="B55AD566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5" w15:restartNumberingAfterBreak="0">
    <w:nsid w:val="66452CED"/>
    <w:multiLevelType w:val="multilevel"/>
    <w:tmpl w:val="75FA90BA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6" w15:restartNumberingAfterBreak="0">
    <w:nsid w:val="699543A0"/>
    <w:multiLevelType w:val="multilevel"/>
    <w:tmpl w:val="274849CE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1"/>
  </w:num>
  <w:num w:numId="5">
    <w:abstractNumId w:val="4"/>
  </w:num>
  <w:num w:numId="6">
    <w:abstractNumId w:val="0"/>
  </w:num>
  <w:num w:numId="7">
    <w:abstractNumId w:val="3"/>
  </w:num>
  <w:num w:numId="8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60518D"/>
    <w:rsid w:val="003274D0"/>
    <w:rsid w:val="0060518D"/>
    <w:rsid w:val="009441C8"/>
    <w:rsid w:val="009E3EA4"/>
    <w:rsid w:val="00EF0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4C3887DB"/>
  <w15:docId w15:val="{83B5CD75-B00C-48A2-9E89-16BCEF4F63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09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376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dcterms:created xsi:type="dcterms:W3CDTF">2021-11-23T13:03:00Z</dcterms:created>
  <dcterms:modified xsi:type="dcterms:W3CDTF">2021-11-23T13:03:00Z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